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E37DE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PYCCHER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fl.1477)</w:t>
      </w:r>
    </w:p>
    <w:p w14:paraId="2CD1E963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Taunton. Glover.</w:t>
      </w:r>
    </w:p>
    <w:p w14:paraId="0BF3351D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</w:p>
    <w:p w14:paraId="0C494B37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</w:p>
    <w:p w14:paraId="72D740DD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1477</w:t>
      </w:r>
      <w:r>
        <w:rPr>
          <w:rFonts w:cs="Times New Roman"/>
          <w:szCs w:val="24"/>
          <w:lang w:val="en-GB"/>
        </w:rPr>
        <w:tab/>
        <w:t xml:space="preserve">Richard </w:t>
      </w:r>
      <w:proofErr w:type="spellStart"/>
      <w:r>
        <w:rPr>
          <w:rFonts w:cs="Times New Roman"/>
          <w:szCs w:val="24"/>
          <w:lang w:val="en-GB"/>
        </w:rPr>
        <w:t>Holwey</w:t>
      </w:r>
      <w:proofErr w:type="spellEnd"/>
      <w:r>
        <w:rPr>
          <w:rFonts w:cs="Times New Roman"/>
          <w:szCs w:val="24"/>
          <w:lang w:val="en-GB"/>
        </w:rPr>
        <w:t>(q.v.) brought a plaint of debt against him and three others.</w:t>
      </w:r>
    </w:p>
    <w:p w14:paraId="46E04DDA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6178FDF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</w:p>
    <w:p w14:paraId="70F71229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</w:p>
    <w:p w14:paraId="518098EB" w14:textId="77777777" w:rsidR="007F4734" w:rsidRDefault="007F4734" w:rsidP="007F473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24 January 2024</w:t>
      </w:r>
    </w:p>
    <w:p w14:paraId="6C1C8C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A31C9" w14:textId="77777777" w:rsidR="007F4734" w:rsidRDefault="007F4734" w:rsidP="009139A6">
      <w:r>
        <w:separator/>
      </w:r>
    </w:p>
  </w:endnote>
  <w:endnote w:type="continuationSeparator" w:id="0">
    <w:p w14:paraId="6AB8E66F" w14:textId="77777777" w:rsidR="007F4734" w:rsidRDefault="007F47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14F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4AB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E8D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E6DCA" w14:textId="77777777" w:rsidR="007F4734" w:rsidRDefault="007F4734" w:rsidP="009139A6">
      <w:r>
        <w:separator/>
      </w:r>
    </w:p>
  </w:footnote>
  <w:footnote w:type="continuationSeparator" w:id="0">
    <w:p w14:paraId="393E1125" w14:textId="77777777" w:rsidR="007F4734" w:rsidRDefault="007F47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EC4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8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E1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34"/>
    <w:rsid w:val="000666E0"/>
    <w:rsid w:val="002510B7"/>
    <w:rsid w:val="005C130B"/>
    <w:rsid w:val="007F473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5C642"/>
  <w15:chartTrackingRefBased/>
  <w15:docId w15:val="{607A1585-C6B3-4D7E-BF62-59136B8F4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47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2024-02-03T07:34:00Z</dcterms:created>
  <dcterms:modified xsi:type="dcterms:W3CDTF">2024-02-03T07:35:00Z</dcterms:modified>
</cp:coreProperties>
</file>